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4D3FF" w14:textId="77777777" w:rsidR="00207041" w:rsidRDefault="00207041" w:rsidP="002070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GEFFREY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DE5BB4D" w14:textId="77777777" w:rsidR="00207041" w:rsidRDefault="00207041" w:rsidP="00207041">
      <w:pPr>
        <w:pStyle w:val="NoSpacing"/>
        <w:rPr>
          <w:rFonts w:cs="Times New Roman"/>
          <w:szCs w:val="24"/>
        </w:rPr>
      </w:pPr>
    </w:p>
    <w:p w14:paraId="414F2E66" w14:textId="77777777" w:rsidR="00207041" w:rsidRDefault="00207041" w:rsidP="00207041">
      <w:pPr>
        <w:pStyle w:val="NoSpacing"/>
        <w:rPr>
          <w:rFonts w:cs="Times New Roman"/>
          <w:szCs w:val="24"/>
        </w:rPr>
      </w:pPr>
    </w:p>
    <w:p w14:paraId="15B3C617" w14:textId="77777777" w:rsidR="00207041" w:rsidRDefault="00207041" w:rsidP="002070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2CC31B53" w14:textId="77777777" w:rsidR="00207041" w:rsidRDefault="00207041" w:rsidP="002070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53FC171E" w14:textId="77777777" w:rsidR="00207041" w:rsidRDefault="00207041" w:rsidP="002070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https://inquisitionspostmortem.ac.uk/view/inquisition/18-064/66</w:t>
        </w:r>
      </w:hyperlink>
      <w:r>
        <w:rPr>
          <w:rFonts w:cs="Times New Roman"/>
          <w:szCs w:val="24"/>
        </w:rPr>
        <w:t xml:space="preserve"> )</w:t>
      </w:r>
    </w:p>
    <w:p w14:paraId="090FBD2F" w14:textId="77777777" w:rsidR="00207041" w:rsidRDefault="00207041" w:rsidP="00207041">
      <w:pPr>
        <w:pStyle w:val="NoSpacing"/>
        <w:rPr>
          <w:rFonts w:cs="Times New Roman"/>
          <w:szCs w:val="24"/>
        </w:rPr>
      </w:pPr>
    </w:p>
    <w:p w14:paraId="3BD95B0A" w14:textId="77777777" w:rsidR="00207041" w:rsidRDefault="00207041" w:rsidP="00207041">
      <w:pPr>
        <w:pStyle w:val="NoSpacing"/>
        <w:rPr>
          <w:rFonts w:cs="Times New Roman"/>
          <w:szCs w:val="24"/>
        </w:rPr>
      </w:pPr>
    </w:p>
    <w:p w14:paraId="1C86537F" w14:textId="77777777" w:rsidR="00207041" w:rsidRDefault="00207041" w:rsidP="002070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473B41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4050" w14:textId="77777777" w:rsidR="00207041" w:rsidRDefault="00207041" w:rsidP="009139A6">
      <w:r>
        <w:separator/>
      </w:r>
    </w:p>
  </w:endnote>
  <w:endnote w:type="continuationSeparator" w:id="0">
    <w:p w14:paraId="6C083280" w14:textId="77777777" w:rsidR="00207041" w:rsidRDefault="002070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63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61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E1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5FDC" w14:textId="77777777" w:rsidR="00207041" w:rsidRDefault="00207041" w:rsidP="009139A6">
      <w:r>
        <w:separator/>
      </w:r>
    </w:p>
  </w:footnote>
  <w:footnote w:type="continuationSeparator" w:id="0">
    <w:p w14:paraId="0CDCB6FA" w14:textId="77777777" w:rsidR="00207041" w:rsidRDefault="002070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D3E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48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0D8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41"/>
    <w:rsid w:val="000666E0"/>
    <w:rsid w:val="0020704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82609"/>
  <w15:chartTrackingRefBased/>
  <w15:docId w15:val="{0E4AFBC3-3DDA-46C0-A94F-317067E8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70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2023-12-08T20:45:00Z</dcterms:created>
  <dcterms:modified xsi:type="dcterms:W3CDTF">2023-12-08T20:49:00Z</dcterms:modified>
</cp:coreProperties>
</file>